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BAU-2026-0655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von PV-Anlagen (Leistungspaket B)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von zwei PV-Anlagen
- Nieder- und Mittelspannungsanlagen DIN 18382
 incl. erforderlicher Blitzschutzarbeiten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